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C814D7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628"/>
      </w:tblGrid>
      <w:tr w:rsidR="00830C3B" w:rsidRPr="0091260B" w:rsidTr="00876F64">
        <w:trPr>
          <w:trHeight w:val="1039"/>
        </w:trPr>
        <w:tc>
          <w:tcPr>
            <w:tcW w:w="6628" w:type="dxa"/>
          </w:tcPr>
          <w:p w:rsidR="00830C3B" w:rsidRPr="0091260B" w:rsidRDefault="00DE6383" w:rsidP="006C288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D40087" w:rsidRPr="00432087">
              <w:t>Территориальному управлению Федерального агентства по управлению государственным имуществом в Новосибирской области</w:t>
            </w:r>
            <w:r w:rsidR="00876F64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7C6038" w:rsidRPr="00531E19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D40087" w:rsidRDefault="00D25713" w:rsidP="00975B6B">
      <w:pPr>
        <w:ind w:firstLine="709"/>
        <w:jc w:val="both"/>
      </w:pPr>
      <w:r w:rsidRPr="0091260B">
        <w:rPr>
          <w:color w:val="000000" w:themeColor="text1"/>
        </w:rPr>
        <w:t>1. </w:t>
      </w:r>
      <w:r w:rsidR="00876F64">
        <w:rPr>
          <w:color w:val="000000" w:themeColor="text1"/>
        </w:rPr>
        <w:t xml:space="preserve">Предоставить </w:t>
      </w:r>
      <w:r w:rsidR="00D40087" w:rsidRPr="00432087">
        <w:t xml:space="preserve">Территориальному управлению Федерального агентства по управлению государственным имуществом в Новосибирской области </w:t>
      </w:r>
      <w:r w:rsidR="00D40087">
        <w:t xml:space="preserve">разрешение </w:t>
      </w:r>
      <w:r w:rsidR="00D40087" w:rsidRPr="00432087">
        <w:t>на условно разреше</w:t>
      </w:r>
      <w:r w:rsidR="00D40087" w:rsidRPr="00432087">
        <w:t>н</w:t>
      </w:r>
      <w:r w:rsidR="00D40087" w:rsidRPr="00432087">
        <w:t>ный вид использования земельного участка с кадастровым номером 54:35:0</w:t>
      </w:r>
      <w:r w:rsidR="00D40087">
        <w:t>21305</w:t>
      </w:r>
      <w:r w:rsidR="00D40087" w:rsidRPr="00432087">
        <w:t>:</w:t>
      </w:r>
      <w:r w:rsidR="00D40087">
        <w:t>1150</w:t>
      </w:r>
      <w:r w:rsidR="00D40087" w:rsidRPr="00432087">
        <w:t xml:space="preserve"> </w:t>
      </w:r>
      <w:r w:rsidR="00D40087" w:rsidRPr="00A83CC2">
        <w:t xml:space="preserve">площадью </w:t>
      </w:r>
      <w:r w:rsidR="00D40087" w:rsidRPr="00AD5D86">
        <w:t>474</w:t>
      </w:r>
      <w:r w:rsidR="00D40087">
        <w:t>6</w:t>
      </w:r>
      <w:r w:rsidR="00D40087" w:rsidRPr="00A83CC2">
        <w:t xml:space="preserve"> кв. м с местоположением:</w:t>
      </w:r>
      <w:r w:rsidR="00D40087">
        <w:t xml:space="preserve"> </w:t>
      </w:r>
      <w:r w:rsidR="00D40087" w:rsidRPr="009112FE">
        <w:t>Российская Федер</w:t>
      </w:r>
      <w:r w:rsidR="00D40087" w:rsidRPr="009112FE">
        <w:t>а</w:t>
      </w:r>
      <w:r w:rsidR="00D40087" w:rsidRPr="009112FE">
        <w:t xml:space="preserve">ция, </w:t>
      </w:r>
      <w:r w:rsidR="00D40087" w:rsidRPr="00AD5D86">
        <w:t>Новосибирская область, город Новосибирск, переулок Пристанский</w:t>
      </w:r>
      <w:r w:rsidR="00D40087">
        <w:t xml:space="preserve"> и объе</w:t>
      </w:r>
      <w:r w:rsidR="00D40087">
        <w:t>к</w:t>
      </w:r>
      <w:r w:rsidR="00D40087">
        <w:t>та капитального строительства (з</w:t>
      </w:r>
      <w:r w:rsidR="00D40087" w:rsidRPr="00AD5D86">
        <w:t>она озеленения (Р-2)</w:t>
      </w:r>
      <w:r w:rsidR="00D40087">
        <w:t>) – «в</w:t>
      </w:r>
      <w:r w:rsidR="00D40087" w:rsidRPr="00AD5D86">
        <w:t>одный транспорт (7.3)</w:t>
      </w:r>
      <w:r w:rsidR="00D40087">
        <w:t> – морские по</w:t>
      </w:r>
      <w:r w:rsidR="00D40087">
        <w:t>р</w:t>
      </w:r>
      <w:r w:rsidR="00D40087">
        <w:t>ты; речные порты».</w:t>
      </w:r>
    </w:p>
    <w:p w:rsidR="00FE2272" w:rsidRPr="0091260B" w:rsidRDefault="00645674" w:rsidP="00975B6B">
      <w:pPr>
        <w:ind w:firstLine="709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C814D7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975B6B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1389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4716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3354D"/>
    <w:rsid w:val="0043362F"/>
    <w:rsid w:val="00435290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38CB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76F64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5B6B"/>
    <w:rsid w:val="0097668B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14D7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0087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376B0-8762-4970-978B-3E84861ED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71</TotalTime>
  <Pages>1</Pages>
  <Words>216</Words>
  <Characters>1782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58</cp:revision>
  <cp:lastPrinted>2020-02-25T03:17:00Z</cp:lastPrinted>
  <dcterms:created xsi:type="dcterms:W3CDTF">2023-05-10T04:37:00Z</dcterms:created>
  <dcterms:modified xsi:type="dcterms:W3CDTF">2025-08-26T04:50:00Z</dcterms:modified>
</cp:coreProperties>
</file>